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1FE1B00A" w:rsidR="00085382" w:rsidRPr="00356C35" w:rsidRDefault="00444C24" w:rsidP="00921DA0">
            <w:pPr>
              <w:rPr>
                <w:rFonts w:ascii="Myriad Pro" w:hAnsi="Myriad Pro"/>
                <w:b/>
                <w:sz w:val="18"/>
              </w:rPr>
            </w:pPr>
            <w:r w:rsidRPr="00356C35">
              <w:rPr>
                <w:rFonts w:ascii="Myriad Pro" w:hAnsi="Myriad Pro"/>
                <w:b/>
                <w:sz w:val="18"/>
              </w:rPr>
              <w:t xml:space="preserve">Løsningsekspert </w:t>
            </w:r>
            <w:r w:rsidR="005B0FFD">
              <w:rPr>
                <w:rFonts w:ascii="Myriad Pro" w:hAnsi="Myriad Pro"/>
                <w:b/>
                <w:sz w:val="18"/>
              </w:rPr>
              <w:t>Intern</w:t>
            </w:r>
            <w:r w:rsidRPr="00356C35">
              <w:rPr>
                <w:rFonts w:ascii="Myriad Pro" w:hAnsi="Myriad Pro"/>
                <w:b/>
                <w:sz w:val="18"/>
              </w:rPr>
              <w:t xml:space="preserve"> Log</w:t>
            </w:r>
            <w:r w:rsidR="00ED6C11">
              <w:rPr>
                <w:rFonts w:ascii="Myriad Pro" w:hAnsi="Myriad Pro"/>
                <w:b/>
                <w:sz w:val="18"/>
              </w:rPr>
              <w:t xml:space="preserve">- </w:t>
            </w:r>
            <w:r w:rsidR="005B0FFD" w:rsidRPr="005B0FFD">
              <w:rPr>
                <w:rFonts w:ascii="Myriad Pro" w:hAnsi="Myriad Pro"/>
                <w:bCs/>
                <w:sz w:val="18"/>
              </w:rPr>
              <w:t>2026028339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2C0859F3" w:rsidR="003D1D4C" w:rsidRPr="00C125ED" w:rsidRDefault="00C125ED" w:rsidP="002E0CA6">
            <w:pPr>
              <w:rPr>
                <w:rFonts w:ascii="Myriad Pro" w:hAnsi="Myriad Pro"/>
                <w:sz w:val="18"/>
              </w:rPr>
            </w:pPr>
            <w:r w:rsidRPr="00C125ED">
              <w:rPr>
                <w:rFonts w:ascii="Myriad Pro" w:hAnsi="Myriad Pro"/>
                <w:b/>
                <w:sz w:val="18"/>
              </w:rPr>
              <w:t>Elisabeth Holst-Hagedal</w:t>
            </w:r>
          </w:p>
          <w:p w14:paraId="4A0CB96B" w14:textId="5969E3F4" w:rsidR="003D1D4C" w:rsidRPr="003152F2" w:rsidRDefault="00C125ED" w:rsidP="002E0CA6">
            <w:pPr>
              <w:rPr>
                <w:rFonts w:ascii="Myriad Pro" w:hAnsi="Myriad Pro"/>
                <w:sz w:val="18"/>
              </w:rPr>
            </w:pPr>
            <w:r w:rsidRPr="00C125ED">
              <w:rPr>
                <w:rFonts w:ascii="Myriad Pro" w:hAnsi="Myriad Pro"/>
                <w:b/>
                <w:sz w:val="18"/>
              </w:rPr>
              <w:t>Fungerende seksjonssjef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096F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099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56C35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44C24"/>
    <w:rsid w:val="00465027"/>
    <w:rsid w:val="004B1700"/>
    <w:rsid w:val="004E560D"/>
    <w:rsid w:val="00535F1F"/>
    <w:rsid w:val="005651AC"/>
    <w:rsid w:val="0056655A"/>
    <w:rsid w:val="00591B77"/>
    <w:rsid w:val="005A7A05"/>
    <w:rsid w:val="005B0FFD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11617"/>
    <w:rsid w:val="0075636E"/>
    <w:rsid w:val="0079148A"/>
    <w:rsid w:val="007949B0"/>
    <w:rsid w:val="007A202F"/>
    <w:rsid w:val="007A2106"/>
    <w:rsid w:val="007B04E0"/>
    <w:rsid w:val="007B7F39"/>
    <w:rsid w:val="007C5994"/>
    <w:rsid w:val="007E18AF"/>
    <w:rsid w:val="007E7A4B"/>
    <w:rsid w:val="008762DF"/>
    <w:rsid w:val="0088258E"/>
    <w:rsid w:val="008B32EE"/>
    <w:rsid w:val="008C0576"/>
    <w:rsid w:val="008C0B2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75D78"/>
    <w:rsid w:val="009A15F8"/>
    <w:rsid w:val="009C16B4"/>
    <w:rsid w:val="009C3F06"/>
    <w:rsid w:val="009C6E18"/>
    <w:rsid w:val="009D42CD"/>
    <w:rsid w:val="009E2C73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976CA"/>
    <w:rsid w:val="00AA3ABC"/>
    <w:rsid w:val="00AA3BAA"/>
    <w:rsid w:val="00AC1144"/>
    <w:rsid w:val="00AF0C6F"/>
    <w:rsid w:val="00B231E7"/>
    <w:rsid w:val="00B317A2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25ED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670FE"/>
    <w:rsid w:val="00E92D77"/>
    <w:rsid w:val="00EA169E"/>
    <w:rsid w:val="00ED0DD9"/>
    <w:rsid w:val="00ED6C11"/>
    <w:rsid w:val="00EE25D7"/>
    <w:rsid w:val="00F238FB"/>
    <w:rsid w:val="00F53C5B"/>
    <w:rsid w:val="00F808A7"/>
    <w:rsid w:val="00F8278F"/>
    <w:rsid w:val="00F92B16"/>
    <w:rsid w:val="00FA50E0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85</TotalTime>
  <Pages>1</Pages>
  <Words>154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108</cp:revision>
  <cp:lastPrinted>2014-03-25T08:31:00Z</cp:lastPrinted>
  <dcterms:created xsi:type="dcterms:W3CDTF">2018-08-07T12:05:00Z</dcterms:created>
  <dcterms:modified xsi:type="dcterms:W3CDTF">2026-07-03T07:24:00Z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